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193530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19353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9353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193530" w:rsidRDefault="007D56F8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93530">
              <w:rPr>
                <w:b/>
                <w:sz w:val="26"/>
                <w:szCs w:val="26"/>
                <w:lang w:val="en-US"/>
              </w:rPr>
              <w:t>203A</w:t>
            </w:r>
            <w:r w:rsidRPr="00193530">
              <w:rPr>
                <w:b/>
                <w:sz w:val="26"/>
                <w:szCs w:val="26"/>
              </w:rPr>
              <w:t>_019</w:t>
            </w:r>
          </w:p>
        </w:tc>
      </w:tr>
      <w:tr w:rsidR="00C44B8B" w:rsidRPr="00193530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19353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93530">
              <w:rPr>
                <w:b/>
                <w:sz w:val="26"/>
                <w:szCs w:val="26"/>
              </w:rPr>
              <w:t xml:space="preserve">Номер материала </w:t>
            </w:r>
            <w:r w:rsidRPr="0019353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193530" w:rsidRDefault="00087A91" w:rsidP="00BD166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93530">
              <w:rPr>
                <w:b/>
                <w:sz w:val="26"/>
                <w:szCs w:val="26"/>
                <w:lang w:val="en-US"/>
              </w:rPr>
              <w:t>2032783</w:t>
            </w:r>
            <w:bookmarkStart w:id="0" w:name="_GoBack"/>
            <w:bookmarkEnd w:id="0"/>
          </w:p>
        </w:tc>
      </w:tr>
    </w:tbl>
    <w:p w:rsidR="00C44B8B" w:rsidRPr="00193530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193530">
        <w:rPr>
          <w:sz w:val="26"/>
          <w:szCs w:val="26"/>
        </w:rPr>
        <w:t>_____________________________________</w:t>
      </w:r>
    </w:p>
    <w:p w:rsidR="00C44B8B" w:rsidRPr="00193530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93530">
        <w:rPr>
          <w:sz w:val="26"/>
          <w:szCs w:val="26"/>
        </w:rPr>
        <w:t xml:space="preserve">_____________________________________ </w:t>
      </w:r>
    </w:p>
    <w:p w:rsidR="00C44B8B" w:rsidRPr="00193530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93530">
        <w:rPr>
          <w:sz w:val="26"/>
          <w:szCs w:val="26"/>
        </w:rPr>
        <w:t>_____________________________________</w:t>
      </w:r>
    </w:p>
    <w:p w:rsidR="00C44B8B" w:rsidRPr="0019353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193530">
        <w:rPr>
          <w:sz w:val="26"/>
          <w:szCs w:val="26"/>
        </w:rPr>
        <w:tab/>
        <w:t xml:space="preserve">_______________________ /_____________ </w:t>
      </w:r>
    </w:p>
    <w:p w:rsidR="00C44B8B" w:rsidRPr="00193530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193530">
        <w:rPr>
          <w:sz w:val="26"/>
          <w:szCs w:val="26"/>
        </w:rPr>
        <w:t>“_______” ___________________ 20_____ г.</w:t>
      </w:r>
    </w:p>
    <w:p w:rsidR="00C44B8B" w:rsidRPr="00193530" w:rsidRDefault="00C44B8B" w:rsidP="00C44B8B">
      <w:pPr>
        <w:rPr>
          <w:sz w:val="26"/>
          <w:szCs w:val="26"/>
        </w:rPr>
      </w:pPr>
    </w:p>
    <w:p w:rsidR="00C44B8B" w:rsidRPr="00193530" w:rsidRDefault="00C44B8B" w:rsidP="00C44B8B">
      <w:pPr>
        <w:rPr>
          <w:sz w:val="26"/>
          <w:szCs w:val="26"/>
        </w:rPr>
      </w:pPr>
    </w:p>
    <w:p w:rsidR="00C44B8B" w:rsidRPr="00193530" w:rsidRDefault="00C44B8B" w:rsidP="00C44B8B">
      <w:pPr>
        <w:rPr>
          <w:sz w:val="26"/>
          <w:szCs w:val="26"/>
        </w:rPr>
      </w:pPr>
    </w:p>
    <w:p w:rsidR="00C44B8B" w:rsidRPr="00193530" w:rsidRDefault="00C44B8B" w:rsidP="00C44B8B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193530">
        <w:rPr>
          <w:sz w:val="26"/>
          <w:szCs w:val="26"/>
        </w:rPr>
        <w:t>ТЕХНИЧЕСКОЕ ЗАДАНИЕ</w:t>
      </w:r>
    </w:p>
    <w:p w:rsidR="004F6968" w:rsidRPr="00193530" w:rsidRDefault="004F6968" w:rsidP="00773399">
      <w:pPr>
        <w:ind w:firstLine="0"/>
        <w:jc w:val="center"/>
        <w:rPr>
          <w:b/>
          <w:sz w:val="26"/>
          <w:szCs w:val="26"/>
        </w:rPr>
      </w:pPr>
      <w:r w:rsidRPr="00193530">
        <w:rPr>
          <w:b/>
          <w:sz w:val="26"/>
          <w:szCs w:val="26"/>
        </w:rPr>
        <w:t xml:space="preserve">на </w:t>
      </w:r>
      <w:r w:rsidR="00612811" w:rsidRPr="00193530">
        <w:rPr>
          <w:b/>
          <w:sz w:val="26"/>
          <w:szCs w:val="26"/>
        </w:rPr>
        <w:t xml:space="preserve">поставку </w:t>
      </w:r>
      <w:r w:rsidR="007F4188" w:rsidRPr="00193530">
        <w:rPr>
          <w:b/>
          <w:sz w:val="26"/>
          <w:szCs w:val="26"/>
        </w:rPr>
        <w:t>мет</w:t>
      </w:r>
      <w:r w:rsidR="00620938" w:rsidRPr="00193530">
        <w:rPr>
          <w:b/>
          <w:sz w:val="26"/>
          <w:szCs w:val="26"/>
        </w:rPr>
        <w:t>аллопроката</w:t>
      </w:r>
      <w:r w:rsidR="00843900" w:rsidRPr="00193530">
        <w:rPr>
          <w:b/>
          <w:sz w:val="26"/>
          <w:szCs w:val="26"/>
        </w:rPr>
        <w:t xml:space="preserve"> </w:t>
      </w:r>
      <w:r w:rsidR="007B7514">
        <w:rPr>
          <w:b/>
          <w:sz w:val="26"/>
          <w:szCs w:val="26"/>
        </w:rPr>
        <w:t>(</w:t>
      </w:r>
      <w:r w:rsidR="00087A91" w:rsidRPr="00193530">
        <w:rPr>
          <w:b/>
          <w:sz w:val="26"/>
          <w:szCs w:val="26"/>
        </w:rPr>
        <w:t>Катанка В-10,0-Ст3кп</w:t>
      </w:r>
      <w:r w:rsidR="007B7514">
        <w:rPr>
          <w:b/>
          <w:sz w:val="26"/>
          <w:szCs w:val="26"/>
        </w:rPr>
        <w:t>)</w:t>
      </w:r>
      <w:r w:rsidR="009C0389" w:rsidRPr="00193530">
        <w:rPr>
          <w:b/>
          <w:sz w:val="26"/>
          <w:szCs w:val="26"/>
        </w:rPr>
        <w:t xml:space="preserve">. Лот № </w:t>
      </w:r>
      <w:r w:rsidR="00BD2843" w:rsidRPr="007B7514">
        <w:rPr>
          <w:b/>
          <w:sz w:val="26"/>
          <w:szCs w:val="26"/>
          <w:u w:val="single"/>
        </w:rPr>
        <w:t>203</w:t>
      </w:r>
      <w:r w:rsidR="00620938" w:rsidRPr="007B7514">
        <w:rPr>
          <w:b/>
          <w:sz w:val="26"/>
          <w:szCs w:val="26"/>
          <w:u w:val="single"/>
          <w:lang w:val="en-US"/>
        </w:rPr>
        <w:t>A</w:t>
      </w:r>
    </w:p>
    <w:p w:rsidR="00612811" w:rsidRPr="00193530" w:rsidRDefault="00612811" w:rsidP="00773399">
      <w:pPr>
        <w:ind w:firstLine="0"/>
        <w:jc w:val="center"/>
        <w:rPr>
          <w:sz w:val="26"/>
          <w:szCs w:val="26"/>
        </w:rPr>
      </w:pPr>
    </w:p>
    <w:p w:rsidR="00BD166B" w:rsidRDefault="00BD166B" w:rsidP="00BD166B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BD166B" w:rsidRDefault="00BD166B" w:rsidP="00BD166B">
      <w:pPr>
        <w:pStyle w:val="ad"/>
        <w:tabs>
          <w:tab w:val="left" w:pos="142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1.1. Технические требования, характеристики металлопроката должны соответствовать параметрам ГОСТ 30136-95 «Катанка из углеродистой стали обыкновенного качества. Технические условия».</w:t>
      </w:r>
    </w:p>
    <w:p w:rsidR="00BD166B" w:rsidRDefault="00BD166B" w:rsidP="00BD166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D166B" w:rsidRPr="00CB6078" w:rsidRDefault="00BD166B" w:rsidP="00BD16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BD166B" w:rsidRPr="00CB6078" w:rsidRDefault="00BD166B" w:rsidP="00BD166B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BD166B" w:rsidRPr="00CB6078" w:rsidRDefault="00BD166B" w:rsidP="00BD166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BD166B" w:rsidRPr="00CB6078" w:rsidRDefault="00BD166B" w:rsidP="00BD166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BD166B" w:rsidRPr="00CB6078" w:rsidRDefault="00BD166B" w:rsidP="00BD166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D166B" w:rsidRPr="00CB6078" w:rsidRDefault="00BD166B" w:rsidP="00BD166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BD166B" w:rsidRPr="00CB6078" w:rsidRDefault="00BD166B" w:rsidP="00BD166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D166B" w:rsidRPr="00CB6078" w:rsidRDefault="00BD166B" w:rsidP="00BD166B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D166B" w:rsidRPr="00F7369D" w:rsidRDefault="00BD166B" w:rsidP="00BD166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BD166B" w:rsidRPr="00F7369D" w:rsidRDefault="00BD166B" w:rsidP="00BD166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bookmarkStart w:id="1" w:name="Поле4"/>
      <w:r>
        <w:rPr>
          <w:sz w:val="24"/>
          <w:szCs w:val="24"/>
        </w:rPr>
        <w:t>ГОСТ 30136-95 «Катанка из углеродистой стали обыкновенного качества. Технические условия»;</w:t>
      </w:r>
    </w:p>
    <w:bookmarkEnd w:id="1"/>
    <w:p w:rsidR="00BD166B" w:rsidRPr="00CB6078" w:rsidRDefault="00BD166B" w:rsidP="00BD166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BD166B" w:rsidRPr="00CB6078" w:rsidRDefault="00BD166B" w:rsidP="00BD166B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BD166B" w:rsidRPr="00CB6078" w:rsidRDefault="00BD166B" w:rsidP="00BD166B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166B" w:rsidRPr="00CB6078" w:rsidRDefault="00BD166B" w:rsidP="00BD166B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BD166B" w:rsidRPr="00CB6078" w:rsidRDefault="00BD166B" w:rsidP="00BD16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D166B" w:rsidRPr="00CB6078" w:rsidRDefault="00BD166B" w:rsidP="00BD16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BD166B" w:rsidRPr="00CB6078" w:rsidRDefault="00BD166B" w:rsidP="00BD166B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BD166B" w:rsidRDefault="00BD166B" w:rsidP="00BD166B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BD166B" w:rsidRPr="00CB6078" w:rsidRDefault="00BD166B" w:rsidP="00BD16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D166B" w:rsidRPr="00CB6078" w:rsidRDefault="00BD166B" w:rsidP="00BD16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BD166B" w:rsidRDefault="00BD166B" w:rsidP="00BD16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BD166B" w:rsidRPr="00CB6078" w:rsidRDefault="00BD166B" w:rsidP="00BD16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D166B" w:rsidRPr="00CB6078" w:rsidRDefault="00BD166B" w:rsidP="00BD16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D166B" w:rsidRDefault="00BD166B" w:rsidP="00BD16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BD166B" w:rsidRPr="00CB6078" w:rsidRDefault="00BD166B" w:rsidP="00BD16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D166B" w:rsidRPr="00CB6078" w:rsidRDefault="00BD166B" w:rsidP="00BD16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BD166B" w:rsidRDefault="00BD166B" w:rsidP="00BD16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BD166B" w:rsidRPr="00CB6078" w:rsidRDefault="00BD166B" w:rsidP="00BD16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D166B" w:rsidRPr="00CB6078" w:rsidRDefault="00BD166B" w:rsidP="00BD166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BD166B" w:rsidRPr="00CB6078" w:rsidRDefault="00BD166B" w:rsidP="00BD16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BD166B" w:rsidRPr="00CB6078" w:rsidRDefault="00BD166B" w:rsidP="00BD166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D166B" w:rsidRPr="00CB6078" w:rsidRDefault="00BD166B" w:rsidP="00BD166B">
      <w:pPr>
        <w:rPr>
          <w:sz w:val="26"/>
          <w:szCs w:val="26"/>
        </w:rPr>
      </w:pPr>
    </w:p>
    <w:p w:rsidR="00BD166B" w:rsidRPr="00CB6078" w:rsidRDefault="00BD166B" w:rsidP="00BD166B">
      <w:pPr>
        <w:rPr>
          <w:sz w:val="26"/>
          <w:szCs w:val="26"/>
        </w:rPr>
      </w:pPr>
    </w:p>
    <w:p w:rsidR="00BD166B" w:rsidRPr="00CB6078" w:rsidRDefault="00BD166B" w:rsidP="00BD166B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BD166B" w:rsidRPr="00CB6078" w:rsidRDefault="00BD166B" w:rsidP="00BD166B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BD166B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C83" w:rsidRDefault="00AE7C83">
      <w:r>
        <w:separator/>
      </w:r>
    </w:p>
  </w:endnote>
  <w:endnote w:type="continuationSeparator" w:id="0">
    <w:p w:rsidR="00AE7C83" w:rsidRDefault="00AE7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C83" w:rsidRDefault="00AE7C83">
      <w:r>
        <w:separator/>
      </w:r>
    </w:p>
  </w:footnote>
  <w:footnote w:type="continuationSeparator" w:id="0">
    <w:p w:rsidR="00AE7C83" w:rsidRDefault="00AE7C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45DD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6450265E"/>
    <w:multiLevelType w:val="multilevel"/>
    <w:tmpl w:val="5F606B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2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A91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891"/>
    <w:rsid w:val="00011B5F"/>
    <w:rsid w:val="00011C21"/>
    <w:rsid w:val="00013898"/>
    <w:rsid w:val="000141BE"/>
    <w:rsid w:val="000150AB"/>
    <w:rsid w:val="00015CF2"/>
    <w:rsid w:val="00016DC9"/>
    <w:rsid w:val="00017101"/>
    <w:rsid w:val="00017CEC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5D46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7A91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3530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13D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43E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6CA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06A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5DD1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060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3DDE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151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514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6F8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5C4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644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874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3731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31E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E7C83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66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F6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A890456-1438-4516-875B-76DDFF7BC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34121-3A11-4BB6-AFAD-BABEE6F3DD5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AC8F26C-0EDB-45F5-81BC-2400B3D131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B4B64C-413D-4C76-87BF-9EE70FB93B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E98861-9121-43DF-851B-41C53471B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0</TotalTime>
  <Pages>2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2</cp:revision>
  <cp:lastPrinted>2010-09-30T13:29:00Z</cp:lastPrinted>
  <dcterms:created xsi:type="dcterms:W3CDTF">2020-05-21T05:00:00Z</dcterms:created>
  <dcterms:modified xsi:type="dcterms:W3CDTF">2020-05-21T05:00:00Z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